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4.30B2026.06.08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FGH Mölln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